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89916" w14:textId="77777777" w:rsidR="00BF4FCC" w:rsidRDefault="009F543B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HENMYNGBURGH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F4FCC">
        <w:rPr>
          <w:rFonts w:ascii="Times New Roman" w:hAnsi="Times New Roman" w:cs="Times New Roman"/>
          <w:sz w:val="24"/>
          <w:szCs w:val="24"/>
        </w:rPr>
        <w:t>(fl.1485)</w:t>
      </w:r>
    </w:p>
    <w:p w14:paraId="4585954B" w14:textId="5C2D0811" w:rsidR="00BF4FCC" w:rsidRDefault="00BF4FCC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Monkton.</w:t>
      </w:r>
    </w:p>
    <w:p w14:paraId="30BD2FD8" w14:textId="77777777" w:rsidR="00BF4FCC" w:rsidRDefault="00BF4FCC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E143E3" w14:textId="77777777" w:rsidR="00BF4FCC" w:rsidRDefault="00BF4FCC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6542D" w14:textId="77777777" w:rsidR="00BF4FCC" w:rsidRPr="00FF328A" w:rsidRDefault="00BF4FCC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>He was ordained acolyte in in the conventual church of Holy Trinity Priory,</w:t>
      </w:r>
    </w:p>
    <w:p w14:paraId="75080DB9" w14:textId="77777777" w:rsidR="00BF4FCC" w:rsidRPr="00FF328A" w:rsidRDefault="00BF4FCC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51036812" w14:textId="77777777" w:rsidR="00BF4FCC" w:rsidRPr="00FF328A" w:rsidRDefault="00BF4FCC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0ABC49BE" w14:textId="77777777" w:rsidR="00BF4FCC" w:rsidRPr="00FF328A" w:rsidRDefault="00BF4FCC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65B146" w14:textId="77777777" w:rsidR="00BF4FCC" w:rsidRPr="00FF328A" w:rsidRDefault="00BF4FCC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4EAD8E" w14:textId="77777777" w:rsidR="00BF4FCC" w:rsidRPr="00FF328A" w:rsidRDefault="00BF4FCC" w:rsidP="00BF4F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25 August 2021</w:t>
      </w:r>
    </w:p>
    <w:p w14:paraId="3E6B67AE" w14:textId="71652CC6" w:rsidR="00BA00AB" w:rsidRPr="009F543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F54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870CB" w14:textId="77777777" w:rsidR="009F543B" w:rsidRDefault="009F543B" w:rsidP="009139A6">
      <w:r>
        <w:separator/>
      </w:r>
    </w:p>
  </w:endnote>
  <w:endnote w:type="continuationSeparator" w:id="0">
    <w:p w14:paraId="2C40820B" w14:textId="77777777" w:rsidR="009F543B" w:rsidRDefault="009F54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F1D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D7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06E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6011" w14:textId="77777777" w:rsidR="009F543B" w:rsidRDefault="009F543B" w:rsidP="009139A6">
      <w:r>
        <w:separator/>
      </w:r>
    </w:p>
  </w:footnote>
  <w:footnote w:type="continuationSeparator" w:id="0">
    <w:p w14:paraId="1F198A62" w14:textId="77777777" w:rsidR="009F543B" w:rsidRDefault="009F54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B28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F2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A5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43B"/>
    <w:rsid w:val="000666E0"/>
    <w:rsid w:val="002510B7"/>
    <w:rsid w:val="005C130B"/>
    <w:rsid w:val="00826F5C"/>
    <w:rsid w:val="009139A6"/>
    <w:rsid w:val="009448BB"/>
    <w:rsid w:val="009F543B"/>
    <w:rsid w:val="00A3176C"/>
    <w:rsid w:val="00AE65F8"/>
    <w:rsid w:val="00BA00AB"/>
    <w:rsid w:val="00BF4FC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81CEF"/>
  <w15:chartTrackingRefBased/>
  <w15:docId w15:val="{FE1F6E90-54D3-46F5-974D-B92BF008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2021-08-25T12:16:00Z</dcterms:created>
  <dcterms:modified xsi:type="dcterms:W3CDTF">2021-08-25T12:47:00Z</dcterms:modified>
</cp:coreProperties>
</file>